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03524" w14:textId="77777777" w:rsidR="008C0368" w:rsidRDefault="008C0368" w:rsidP="008C03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RYDON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9A36FBB" w14:textId="77777777" w:rsidR="008C0368" w:rsidRDefault="008C0368" w:rsidP="008C03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Wiggenhall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St.Peter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, Norfolk. Husbandman.</w:t>
      </w:r>
    </w:p>
    <w:p w14:paraId="3E0247FA" w14:textId="77777777" w:rsidR="008C0368" w:rsidRDefault="008C0368" w:rsidP="008C03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8902300" w14:textId="77777777" w:rsidR="008C0368" w:rsidRDefault="008C0368" w:rsidP="008C03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C9BA764" w14:textId="77777777" w:rsidR="008C0368" w:rsidRDefault="008C0368" w:rsidP="008C0368">
      <w:pPr>
        <w:pStyle w:val="NoSpacing"/>
        <w:ind w:left="1440" w:hanging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Kebeel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William Staunton(q.v.), Mathew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Wodward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Wodford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Wodford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 John Dutton(q.v.) made a plaint of</w:t>
      </w:r>
    </w:p>
    <w:p w14:paraId="0A7192DB" w14:textId="77777777" w:rsidR="008C0368" w:rsidRDefault="008C0368" w:rsidP="008C03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trespass against him,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Tileot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Wiggenhall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St.Germans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(q.v.), John Marche </w:t>
      </w:r>
    </w:p>
    <w:p w14:paraId="421B81C6" w14:textId="77777777" w:rsidR="008C0368" w:rsidRDefault="008C0368" w:rsidP="008C0368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Wiggenhall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St.Mary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(q.v.) and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Gyles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Wiggenhall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St.Peter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344E54D5" w14:textId="77777777" w:rsidR="008C0368" w:rsidRDefault="008C0368" w:rsidP="008C03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C19494B" w14:textId="77777777" w:rsidR="008C0368" w:rsidRDefault="008C0368" w:rsidP="008C03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11D9AE3" w14:textId="77777777" w:rsidR="008C0368" w:rsidRDefault="008C0368" w:rsidP="008C03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7CBCBBB" w14:textId="77777777" w:rsidR="008C0368" w:rsidRDefault="008C0368" w:rsidP="008C03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April 2021</w:t>
      </w:r>
    </w:p>
    <w:p w14:paraId="5C56C27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 w:rsidSect="008C03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0545F" w14:textId="77777777" w:rsidR="008C0368" w:rsidRDefault="008C0368" w:rsidP="009139A6">
      <w:r>
        <w:separator/>
      </w:r>
    </w:p>
  </w:endnote>
  <w:endnote w:type="continuationSeparator" w:id="0">
    <w:p w14:paraId="061FAA2F" w14:textId="77777777" w:rsidR="008C0368" w:rsidRDefault="008C03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1E6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97AB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161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04AD2" w14:textId="77777777" w:rsidR="008C0368" w:rsidRDefault="008C0368" w:rsidP="009139A6">
      <w:r>
        <w:separator/>
      </w:r>
    </w:p>
  </w:footnote>
  <w:footnote w:type="continuationSeparator" w:id="0">
    <w:p w14:paraId="7D7D9D33" w14:textId="77777777" w:rsidR="008C0368" w:rsidRDefault="008C03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3B4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9C4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9D4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368"/>
    <w:rsid w:val="000666E0"/>
    <w:rsid w:val="002510B7"/>
    <w:rsid w:val="005C130B"/>
    <w:rsid w:val="00826F5C"/>
    <w:rsid w:val="008C0368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DE2BE"/>
  <w15:chartTrackingRefBased/>
  <w15:docId w15:val="{0734EB67-C80D-4983-983C-CEE4D93F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C03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2021-05-14T11:51:00Z</dcterms:created>
  <dcterms:modified xsi:type="dcterms:W3CDTF">2021-05-14T11:52:00Z</dcterms:modified>
</cp:coreProperties>
</file>